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Westminster</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Westminster</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Westminster</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Westminster</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Westminster</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11.9%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Westminster are estimated to have a score of 1-2 on the PGSI (low-risk gambling), whilst </w:t>
      </w:r>
      <w:r w:rsidRPr="00773DF7">
        <w:rPr>
          <w:rFonts w:ascii="Libre Franklin Light" w:hAnsi="Libre Franklin Light" w:cs="Calibri Light"/>
          <w:b/>
          <w:bCs/>
          <w:color w:val="C45911" w:themeColor="accent2" w:themeShade="BF"/>
        </w:rPr>
        <w:t xml:space="preserve">12.5%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12.5%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75.5% </w:t>
      </w:r>
      <w:r w:rsidRPr="004747BF">
        <w:rPr>
          <w:rFonts w:ascii="Libre Franklin Light" w:eastAsia="Times New Roman" w:hAnsi="Libre Franklin Light" w:cs="Calibri Light"/>
        </w:rPr>
        <w:t xml:space="preserve">of those respondents classified as PGSI 8+ in Westminster</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Westminster is estimated to be </w:t>
      </w:r>
      <w:r w:rsidRPr="00773DF7">
        <w:rPr>
          <w:rFonts w:ascii="Libre Franklin Light" w:eastAsia="Times New Roman" w:hAnsi="Libre Franklin Light" w:cs="Calibri Light"/>
          <w:b/>
          <w:bCs/>
          <w:color w:val="C45911" w:themeColor="accent2" w:themeShade="BF"/>
        </w:rPr>
        <w:t xml:space="preserve">£20,675,270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Westminster</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36.9%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Westminster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11.9%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Westminster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12.5%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Westminster</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12.5%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estminster.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Westminster</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estminster.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Westminster</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16.2%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45.7%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Westminster</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75.5%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estminster.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Westminster</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18.3%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44.8%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Westminster</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Westminster</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71.3%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Westminster</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Westminster</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Westminster</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£20,675,270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Westminster</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£336,766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£6,964,515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£498,913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£140,319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£257,252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£12,477,505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£20,675,270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Westminster</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Westminster</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34.8%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Westminster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30.9%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Westminster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44.8%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Westminster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Westminster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67.8%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Westminster</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34.8%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Westminster</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30.9%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Westminster</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44.8%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Westminster</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Westminster</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67.8%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Westminster</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67B92AB-4CA0-4B3C-B41C-E9FDA1777EFD}"/>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